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D8A" w:rsidRPr="000F2AB5" w:rsidRDefault="00426D8A" w:rsidP="00426D8A">
      <w:pPr>
        <w:pStyle w:val="Heading1"/>
        <w:numPr>
          <w:ilvl w:val="0"/>
          <w:numId w:val="1"/>
        </w:numPr>
      </w:pPr>
      <w:r w:rsidRPr="000F2AB5">
        <w:t>GENERAL</w:t>
      </w:r>
    </w:p>
    <w:p w:rsidR="00426D8A" w:rsidRPr="000F2AB5" w:rsidRDefault="00426D8A" w:rsidP="00426D8A">
      <w:pPr>
        <w:pStyle w:val="Heading2"/>
        <w:numPr>
          <w:ilvl w:val="1"/>
          <w:numId w:val="1"/>
        </w:numPr>
      </w:pPr>
      <w:r w:rsidRPr="000F2AB5">
        <w:t>SECTION INCLUDES</w:t>
      </w:r>
    </w:p>
    <w:p w:rsidR="00426D8A" w:rsidRPr="000F2AB5" w:rsidRDefault="00426D8A" w:rsidP="00426D8A">
      <w:pPr>
        <w:pStyle w:val="Heading3"/>
        <w:numPr>
          <w:ilvl w:val="2"/>
          <w:numId w:val="1"/>
        </w:numPr>
        <w:tabs>
          <w:tab w:val="clear" w:pos="936"/>
          <w:tab w:val="num" w:pos="864"/>
        </w:tabs>
        <w:ind w:left="864"/>
      </w:pPr>
      <w:proofErr w:type="gramStart"/>
      <w:r w:rsidRPr="000F2AB5">
        <w:t>Nameplates.</w:t>
      </w:r>
      <w:proofErr w:type="gramEnd"/>
    </w:p>
    <w:p w:rsidR="00426D8A" w:rsidRPr="000F2AB5" w:rsidRDefault="00426D8A" w:rsidP="00426D8A">
      <w:pPr>
        <w:pStyle w:val="Heading3"/>
        <w:numPr>
          <w:ilvl w:val="2"/>
          <w:numId w:val="1"/>
        </w:numPr>
        <w:tabs>
          <w:tab w:val="clear" w:pos="936"/>
          <w:tab w:val="num" w:pos="864"/>
        </w:tabs>
        <w:ind w:left="864"/>
      </w:pPr>
      <w:proofErr w:type="gramStart"/>
      <w:r w:rsidRPr="000F2AB5">
        <w:t>Tags.</w:t>
      </w:r>
      <w:proofErr w:type="gramEnd"/>
    </w:p>
    <w:p w:rsidR="00426D8A" w:rsidRPr="000F2AB5" w:rsidRDefault="00426D8A" w:rsidP="00426D8A">
      <w:pPr>
        <w:pStyle w:val="Heading3"/>
        <w:numPr>
          <w:ilvl w:val="2"/>
          <w:numId w:val="1"/>
        </w:numPr>
        <w:tabs>
          <w:tab w:val="clear" w:pos="936"/>
          <w:tab w:val="num" w:pos="864"/>
        </w:tabs>
        <w:ind w:left="864"/>
      </w:pPr>
      <w:proofErr w:type="gramStart"/>
      <w:r w:rsidRPr="000F2AB5">
        <w:t>Pipe Markers.</w:t>
      </w:r>
      <w:proofErr w:type="gramEnd"/>
    </w:p>
    <w:p w:rsidR="00426D8A" w:rsidRPr="000F2AB5" w:rsidRDefault="00426D8A" w:rsidP="00426D8A">
      <w:pPr>
        <w:pStyle w:val="Heading3"/>
        <w:numPr>
          <w:ilvl w:val="2"/>
          <w:numId w:val="1"/>
        </w:numPr>
        <w:tabs>
          <w:tab w:val="clear" w:pos="936"/>
          <w:tab w:val="num" w:pos="864"/>
        </w:tabs>
        <w:ind w:left="864"/>
      </w:pPr>
      <w:proofErr w:type="gramStart"/>
      <w:r w:rsidRPr="000F2AB5">
        <w:t>Ceiling Tacks/Stickers.</w:t>
      </w:r>
      <w:proofErr w:type="gramEnd"/>
    </w:p>
    <w:p w:rsidR="00426D8A" w:rsidRPr="000F2AB5" w:rsidRDefault="00426D8A" w:rsidP="00426D8A">
      <w:pPr>
        <w:pStyle w:val="Heading2"/>
        <w:numPr>
          <w:ilvl w:val="1"/>
          <w:numId w:val="1"/>
        </w:numPr>
      </w:pPr>
      <w:r w:rsidRPr="000F2AB5">
        <w:t>REFERENCE SECTION 22 05 00 FOR THE FOLLOWING GUIDELINES</w:t>
      </w:r>
    </w:p>
    <w:p w:rsidR="00426D8A" w:rsidRPr="000F2AB5" w:rsidRDefault="00426D8A" w:rsidP="00426D8A">
      <w:pPr>
        <w:pStyle w:val="Heading3"/>
        <w:numPr>
          <w:ilvl w:val="2"/>
          <w:numId w:val="1"/>
        </w:numPr>
        <w:tabs>
          <w:tab w:val="clear" w:pos="936"/>
          <w:tab w:val="num" w:pos="864"/>
        </w:tabs>
        <w:ind w:left="864"/>
      </w:pPr>
      <w:r w:rsidRPr="000F2AB5">
        <w:t>References</w:t>
      </w:r>
    </w:p>
    <w:p w:rsidR="00426D8A" w:rsidRPr="000F2AB5" w:rsidRDefault="00426D8A" w:rsidP="00426D8A">
      <w:pPr>
        <w:pStyle w:val="Heading3"/>
        <w:numPr>
          <w:ilvl w:val="2"/>
          <w:numId w:val="1"/>
        </w:numPr>
        <w:tabs>
          <w:tab w:val="clear" w:pos="936"/>
          <w:tab w:val="num" w:pos="864"/>
        </w:tabs>
        <w:ind w:left="864"/>
      </w:pPr>
      <w:r w:rsidRPr="000F2AB5">
        <w:t>Related Sections</w:t>
      </w:r>
    </w:p>
    <w:p w:rsidR="00426D8A" w:rsidRPr="000F2AB5" w:rsidRDefault="00426D8A" w:rsidP="00426D8A">
      <w:pPr>
        <w:pStyle w:val="Heading3"/>
        <w:numPr>
          <w:ilvl w:val="2"/>
          <w:numId w:val="1"/>
        </w:numPr>
        <w:tabs>
          <w:tab w:val="clear" w:pos="936"/>
          <w:tab w:val="num" w:pos="864"/>
        </w:tabs>
        <w:ind w:left="864"/>
      </w:pPr>
      <w:r w:rsidRPr="000F2AB5">
        <w:t>Submittals</w:t>
      </w:r>
    </w:p>
    <w:p w:rsidR="00426D8A" w:rsidRPr="000F2AB5" w:rsidRDefault="00426D8A" w:rsidP="00426D8A">
      <w:pPr>
        <w:pStyle w:val="Heading3"/>
        <w:numPr>
          <w:ilvl w:val="2"/>
          <w:numId w:val="1"/>
        </w:numPr>
        <w:tabs>
          <w:tab w:val="clear" w:pos="936"/>
          <w:tab w:val="num" w:pos="864"/>
        </w:tabs>
        <w:ind w:left="864"/>
      </w:pPr>
      <w:r w:rsidRPr="000F2AB5">
        <w:t>Quality Assurance</w:t>
      </w:r>
    </w:p>
    <w:p w:rsidR="00426D8A" w:rsidRPr="000F2AB5" w:rsidRDefault="00426D8A" w:rsidP="00426D8A">
      <w:pPr>
        <w:pStyle w:val="Heading2"/>
        <w:numPr>
          <w:ilvl w:val="1"/>
          <w:numId w:val="1"/>
        </w:numPr>
      </w:pPr>
      <w:r w:rsidRPr="000F2AB5">
        <w:t>PROJECT RECORD DOCUMENTS</w:t>
      </w:r>
    </w:p>
    <w:p w:rsidR="00426D8A" w:rsidRPr="000F2AB5" w:rsidRDefault="00426D8A" w:rsidP="00426D8A">
      <w:pPr>
        <w:pStyle w:val="Heading3"/>
        <w:numPr>
          <w:ilvl w:val="2"/>
          <w:numId w:val="1"/>
        </w:numPr>
        <w:tabs>
          <w:tab w:val="clear" w:pos="936"/>
          <w:tab w:val="num" w:pos="864"/>
        </w:tabs>
        <w:ind w:left="864"/>
      </w:pPr>
      <w:r w:rsidRPr="000F2AB5">
        <w:t>Submit under provisions of Section 01700</w:t>
      </w:r>
    </w:p>
    <w:p w:rsidR="00426D8A" w:rsidRPr="000F2AB5" w:rsidRDefault="00426D8A" w:rsidP="00426D8A">
      <w:pPr>
        <w:pStyle w:val="Heading3"/>
        <w:numPr>
          <w:ilvl w:val="2"/>
          <w:numId w:val="1"/>
        </w:numPr>
        <w:tabs>
          <w:tab w:val="clear" w:pos="936"/>
          <w:tab w:val="num" w:pos="864"/>
        </w:tabs>
        <w:ind w:left="864"/>
      </w:pPr>
      <w:proofErr w:type="gramStart"/>
      <w:r w:rsidRPr="000F2AB5">
        <w:t>Record actual locations of tagged valves.</w:t>
      </w:r>
      <w:proofErr w:type="gramEnd"/>
    </w:p>
    <w:p w:rsidR="00426D8A" w:rsidRPr="000F2AB5" w:rsidRDefault="00426D8A" w:rsidP="00426D8A">
      <w:pPr>
        <w:pStyle w:val="Heading1"/>
        <w:numPr>
          <w:ilvl w:val="0"/>
          <w:numId w:val="1"/>
        </w:numPr>
      </w:pPr>
      <w:r w:rsidRPr="000F2AB5">
        <w:t>PRODUCTS</w:t>
      </w:r>
    </w:p>
    <w:p w:rsidR="00426D8A" w:rsidRPr="000F2AB5" w:rsidRDefault="00426D8A" w:rsidP="00426D8A">
      <w:pPr>
        <w:pStyle w:val="Heading2"/>
        <w:numPr>
          <w:ilvl w:val="1"/>
          <w:numId w:val="1"/>
        </w:numPr>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Equipment Mark Nameplates:  Laminated three</w:t>
      </w:r>
      <w:r w:rsidRPr="000F2AB5">
        <w:noBreakHyphen/>
        <w:t>layer plastic with engraved black letters (matching equipment mark indicated on drawings) on light contrasting background color, with minimum 3/4 inch high letters.</w:t>
      </w:r>
    </w:p>
    <w:p w:rsidR="00426D8A" w:rsidRPr="000F2AB5" w:rsidRDefault="00426D8A" w:rsidP="00426D8A">
      <w:pPr>
        <w:pStyle w:val="Heading3"/>
        <w:numPr>
          <w:ilvl w:val="2"/>
          <w:numId w:val="1"/>
        </w:numPr>
        <w:tabs>
          <w:tab w:val="clear" w:pos="936"/>
          <w:tab w:val="num" w:pos="864"/>
        </w:tabs>
        <w:ind w:left="864"/>
      </w:pPr>
      <w:r w:rsidRPr="000F2AB5">
        <w:t xml:space="preserve">Equipment Nameplates:  Factory-applied permanent nameplate indicating the manufacturer’s name, model, serial number, temperature and pressure design, and any other data necessary to conform </w:t>
      </w:r>
      <w:proofErr w:type="gramStart"/>
      <w:r w:rsidRPr="000F2AB5">
        <w:t>with</w:t>
      </w:r>
      <w:proofErr w:type="gramEnd"/>
      <w:r w:rsidRPr="000F2AB5">
        <w:t xml:space="preserve"> specified requirements.  On equipment installed outdoors, nameplate shall be stamped steel or engrave plastic.</w:t>
      </w:r>
    </w:p>
    <w:p w:rsidR="00426D8A" w:rsidRPr="000F2AB5" w:rsidRDefault="00426D8A" w:rsidP="00426D8A">
      <w:pPr>
        <w:pStyle w:val="Heading2"/>
        <w:numPr>
          <w:ilvl w:val="1"/>
          <w:numId w:val="1"/>
        </w:numPr>
      </w:pPr>
      <w:r w:rsidRPr="000F2AB5">
        <w:t>TAGS</w:t>
      </w:r>
    </w:p>
    <w:p w:rsidR="00426D8A" w:rsidRPr="000F2AB5" w:rsidRDefault="00426D8A" w:rsidP="00426D8A">
      <w:pPr>
        <w:pStyle w:val="Heading3"/>
        <w:numPr>
          <w:ilvl w:val="2"/>
          <w:numId w:val="1"/>
        </w:numPr>
        <w:tabs>
          <w:tab w:val="clear" w:pos="936"/>
          <w:tab w:val="num" w:pos="864"/>
        </w:tabs>
        <w:ind w:left="864"/>
      </w:pPr>
      <w:r w:rsidRPr="000F2AB5">
        <w:t>Plastic Tags: Laminated three</w:t>
      </w:r>
      <w:r w:rsidRPr="000F2AB5">
        <w:noBreakHyphen/>
        <w:t>layer plastic with engraved black letters on light contrasting background color.  Tag size minimum 1</w:t>
      </w:r>
      <w:r w:rsidRPr="000F2AB5">
        <w:noBreakHyphen/>
        <w:t>1/2 inch diameter or square.</w:t>
      </w:r>
    </w:p>
    <w:p w:rsidR="00426D8A" w:rsidRPr="000F2AB5" w:rsidRDefault="00426D8A" w:rsidP="00426D8A">
      <w:pPr>
        <w:pStyle w:val="Heading3"/>
        <w:numPr>
          <w:ilvl w:val="2"/>
          <w:numId w:val="1"/>
        </w:numPr>
        <w:tabs>
          <w:tab w:val="clear" w:pos="936"/>
          <w:tab w:val="num" w:pos="864"/>
        </w:tabs>
        <w:ind w:left="864"/>
      </w:pPr>
      <w:r w:rsidRPr="000F2AB5">
        <w:t xml:space="preserve">Chart:  Typewritten list that is plastic laminated and mounted in mechanical room.  Valve list is to coordinate with mechanical piping schematics if provided on plans.  </w:t>
      </w:r>
    </w:p>
    <w:p w:rsidR="00426D8A" w:rsidRPr="000F2AB5" w:rsidRDefault="00426D8A" w:rsidP="00426D8A">
      <w:pPr>
        <w:pStyle w:val="Heading3"/>
        <w:numPr>
          <w:ilvl w:val="2"/>
          <w:numId w:val="1"/>
        </w:numPr>
        <w:tabs>
          <w:tab w:val="clear" w:pos="936"/>
          <w:tab w:val="num" w:pos="864"/>
        </w:tabs>
        <w:ind w:left="864"/>
      </w:pPr>
      <w:r w:rsidRPr="000F2AB5">
        <w:t>Pipe Schematics:  Valve numbers are to be labeled on Engineer schematic drawings, plastic laminated and schematic shall be mounted in mechanical room.</w:t>
      </w:r>
    </w:p>
    <w:p w:rsidR="00426D8A" w:rsidRPr="000F2AB5" w:rsidRDefault="00426D8A" w:rsidP="00426D8A">
      <w:pPr>
        <w:pStyle w:val="Heading2"/>
        <w:numPr>
          <w:ilvl w:val="1"/>
          <w:numId w:val="1"/>
        </w:numPr>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lastRenderedPageBreak/>
        <w:t>Color: Conform to ASME A13.1.</w:t>
      </w:r>
    </w:p>
    <w:p w:rsidR="00426D8A" w:rsidRPr="000F2AB5" w:rsidRDefault="00426D8A" w:rsidP="00426D8A">
      <w:pPr>
        <w:pStyle w:val="Heading3"/>
        <w:numPr>
          <w:ilvl w:val="2"/>
          <w:numId w:val="1"/>
        </w:numPr>
        <w:tabs>
          <w:tab w:val="clear" w:pos="936"/>
          <w:tab w:val="num" w:pos="864"/>
        </w:tabs>
        <w:ind w:left="864"/>
      </w:pPr>
      <w:r w:rsidRPr="000F2AB5">
        <w:t>Plastic Tape Pipe Markers: Flexible, vinyl film tape with pressure sensitive adhesive backing and printed markings; minimum information indicating flow direction arrow and identification of fluid being conveyed.</w:t>
      </w:r>
    </w:p>
    <w:p w:rsidR="00426D8A" w:rsidRPr="000F2AB5" w:rsidRDefault="00426D8A" w:rsidP="00426D8A">
      <w:pPr>
        <w:pStyle w:val="Heading3"/>
        <w:numPr>
          <w:ilvl w:val="2"/>
          <w:numId w:val="1"/>
        </w:numPr>
        <w:tabs>
          <w:tab w:val="clear" w:pos="936"/>
          <w:tab w:val="num" w:pos="864"/>
        </w:tabs>
        <w:ind w:left="864"/>
      </w:pPr>
      <w:r w:rsidRPr="000F2AB5">
        <w:t xml:space="preserve">Underground Plastic Pipe Markers: Bright colored continuously printed plastic ribbon tape, minimum 6 inches wide </w:t>
      </w:r>
      <w:proofErr w:type="gramStart"/>
      <w:r w:rsidRPr="000F2AB5">
        <w:t>by 4 mil thick,</w:t>
      </w:r>
      <w:proofErr w:type="gramEnd"/>
      <w:r w:rsidRPr="000F2AB5">
        <w:t xml:space="preserve"> manufactured for direct burial service.  Provide tape with printing which most accurately indicates the type of service of buried pipe.</w:t>
      </w:r>
    </w:p>
    <w:p w:rsidR="00426D8A" w:rsidRPr="000F2AB5" w:rsidRDefault="00426D8A" w:rsidP="00426D8A">
      <w:pPr>
        <w:pStyle w:val="Heading2"/>
        <w:numPr>
          <w:ilvl w:val="1"/>
          <w:numId w:val="1"/>
        </w:numPr>
      </w:pPr>
      <w:r w:rsidRPr="000F2AB5">
        <w:t>CEILING TACKS/STICKERS</w:t>
      </w:r>
    </w:p>
    <w:p w:rsidR="00426D8A" w:rsidRPr="000F2AB5" w:rsidRDefault="00426D8A" w:rsidP="00426D8A">
      <w:pPr>
        <w:pStyle w:val="Heading3"/>
        <w:numPr>
          <w:ilvl w:val="2"/>
          <w:numId w:val="1"/>
        </w:numPr>
        <w:tabs>
          <w:tab w:val="clear" w:pos="936"/>
          <w:tab w:val="num" w:pos="864"/>
        </w:tabs>
        <w:ind w:left="864"/>
      </w:pPr>
      <w:r w:rsidRPr="000F2AB5">
        <w:t xml:space="preserve">Description:  ½” </w:t>
      </w:r>
      <w:proofErr w:type="spellStart"/>
      <w:r w:rsidRPr="000F2AB5">
        <w:t>self adhesive</w:t>
      </w:r>
      <w:proofErr w:type="spellEnd"/>
      <w:r w:rsidRPr="000F2AB5">
        <w:t xml:space="preserve"> color coded stickers.</w:t>
      </w:r>
    </w:p>
    <w:p w:rsidR="00426D8A" w:rsidRPr="000F2AB5" w:rsidRDefault="00426D8A" w:rsidP="00426D8A">
      <w:pPr>
        <w:pStyle w:val="Heading3"/>
        <w:numPr>
          <w:ilvl w:val="2"/>
          <w:numId w:val="1"/>
        </w:numPr>
        <w:tabs>
          <w:tab w:val="clear" w:pos="936"/>
          <w:tab w:val="num" w:pos="864"/>
        </w:tabs>
        <w:ind w:left="864"/>
      </w:pPr>
      <w:r w:rsidRPr="000F2AB5">
        <w:t>Color code as follows:</w:t>
      </w:r>
    </w:p>
    <w:p w:rsidR="00426D8A" w:rsidRPr="000F2AB5" w:rsidRDefault="00426D8A" w:rsidP="00426D8A">
      <w:pPr>
        <w:pStyle w:val="Heading4"/>
        <w:numPr>
          <w:ilvl w:val="3"/>
          <w:numId w:val="1"/>
        </w:numPr>
      </w:pPr>
      <w:r w:rsidRPr="000F2AB5">
        <w:t xml:space="preserve">Yellow </w:t>
      </w:r>
      <w:r w:rsidRPr="000F2AB5">
        <w:noBreakHyphen/>
        <w:t xml:space="preserve"> HVAC equipment</w:t>
      </w:r>
    </w:p>
    <w:p w:rsidR="00426D8A" w:rsidRPr="000F2AB5" w:rsidRDefault="00426D8A" w:rsidP="00426D8A">
      <w:pPr>
        <w:pStyle w:val="Heading4"/>
        <w:numPr>
          <w:ilvl w:val="3"/>
          <w:numId w:val="1"/>
        </w:numPr>
      </w:pPr>
      <w:r w:rsidRPr="000F2AB5">
        <w:t xml:space="preserve">Red </w:t>
      </w:r>
      <w:r w:rsidRPr="000F2AB5">
        <w:noBreakHyphen/>
        <w:t xml:space="preserve"> Fire dampers/smoke dampers, sprinkler/standpipe system valves</w:t>
      </w:r>
    </w:p>
    <w:p w:rsidR="00426D8A" w:rsidRPr="000F2AB5" w:rsidRDefault="00426D8A" w:rsidP="00426D8A">
      <w:pPr>
        <w:pStyle w:val="Heading4"/>
        <w:numPr>
          <w:ilvl w:val="3"/>
          <w:numId w:val="1"/>
        </w:numPr>
      </w:pPr>
      <w:r w:rsidRPr="000F2AB5">
        <w:t xml:space="preserve">Green </w:t>
      </w:r>
      <w:r w:rsidRPr="000F2AB5">
        <w:noBreakHyphen/>
        <w:t xml:space="preserve"> Plumbing valves</w:t>
      </w:r>
    </w:p>
    <w:p w:rsidR="00426D8A" w:rsidRPr="000F2AB5" w:rsidRDefault="00426D8A" w:rsidP="00426D8A">
      <w:pPr>
        <w:pStyle w:val="Heading4"/>
        <w:numPr>
          <w:ilvl w:val="3"/>
          <w:numId w:val="1"/>
        </w:numPr>
      </w:pPr>
      <w:r w:rsidRPr="000F2AB5">
        <w:t xml:space="preserve">Blue </w:t>
      </w:r>
      <w:r w:rsidRPr="000F2AB5">
        <w:noBreakHyphen/>
        <w:t xml:space="preserve"> Heating/cooling valves</w:t>
      </w:r>
    </w:p>
    <w:p w:rsidR="00426D8A" w:rsidRPr="000F2AB5" w:rsidRDefault="00426D8A" w:rsidP="00426D8A">
      <w:pPr>
        <w:pStyle w:val="Heading1"/>
        <w:numPr>
          <w:ilvl w:val="0"/>
          <w:numId w:val="1"/>
        </w:numPr>
      </w:pPr>
      <w:r w:rsidRPr="000F2AB5">
        <w:t>EXECUTION</w:t>
      </w:r>
    </w:p>
    <w:p w:rsidR="00426D8A" w:rsidRPr="000F2AB5" w:rsidRDefault="00426D8A" w:rsidP="00426D8A">
      <w:pPr>
        <w:pStyle w:val="Heading2"/>
        <w:numPr>
          <w:ilvl w:val="1"/>
          <w:numId w:val="1"/>
        </w:numPr>
      </w:pPr>
      <w:r w:rsidRPr="000F2AB5">
        <w:t>PREPARATION</w:t>
      </w:r>
    </w:p>
    <w:p w:rsidR="00426D8A" w:rsidRPr="000F2AB5" w:rsidRDefault="00426D8A" w:rsidP="00426D8A">
      <w:pPr>
        <w:pStyle w:val="Heading3"/>
        <w:numPr>
          <w:ilvl w:val="2"/>
          <w:numId w:val="1"/>
        </w:numPr>
        <w:tabs>
          <w:tab w:val="clear" w:pos="936"/>
          <w:tab w:val="num" w:pos="864"/>
        </w:tabs>
        <w:ind w:left="864"/>
      </w:pPr>
      <w:r w:rsidRPr="000F2AB5">
        <w:t>Degrease and clean surfaces to receive adhesive for identification materials.</w:t>
      </w:r>
    </w:p>
    <w:p w:rsidR="00426D8A" w:rsidRPr="000F2AB5" w:rsidRDefault="00426D8A" w:rsidP="00426D8A">
      <w:pPr>
        <w:pStyle w:val="Heading2"/>
        <w:numPr>
          <w:ilvl w:val="1"/>
          <w:numId w:val="1"/>
        </w:numPr>
      </w:pPr>
      <w:r w:rsidRPr="000F2AB5">
        <w:t>INSTALLATION</w:t>
      </w:r>
    </w:p>
    <w:p w:rsidR="00426D8A" w:rsidRPr="000F2AB5" w:rsidRDefault="00426D8A" w:rsidP="00426D8A">
      <w:pPr>
        <w:pStyle w:val="Heading3"/>
        <w:numPr>
          <w:ilvl w:val="2"/>
          <w:numId w:val="1"/>
        </w:numPr>
        <w:tabs>
          <w:tab w:val="clear" w:pos="936"/>
          <w:tab w:val="num" w:pos="864"/>
        </w:tabs>
        <w:ind w:left="864"/>
      </w:pPr>
      <w:r w:rsidRPr="000F2AB5">
        <w:t>Install plastic nameplates with corrosive</w:t>
      </w:r>
      <w:r w:rsidRPr="000F2AB5">
        <w:noBreakHyphen/>
        <w:t>resistant mechanical fasteners, or adhesive.  Apply with sufficient adhesive to ensure permanent adhesion and seal with clear lacquer.</w:t>
      </w:r>
    </w:p>
    <w:p w:rsidR="00426D8A" w:rsidRPr="000F2AB5" w:rsidRDefault="00426D8A" w:rsidP="00426D8A">
      <w:pPr>
        <w:pStyle w:val="Heading3"/>
        <w:numPr>
          <w:ilvl w:val="2"/>
          <w:numId w:val="1"/>
        </w:numPr>
        <w:tabs>
          <w:tab w:val="clear" w:pos="936"/>
          <w:tab w:val="num" w:pos="864"/>
        </w:tabs>
        <w:ind w:left="864"/>
      </w:pPr>
      <w:r w:rsidRPr="000F2AB5">
        <w:t>Install tags with corrosion resistant chain.</w:t>
      </w:r>
    </w:p>
    <w:p w:rsidR="00426D8A" w:rsidRPr="000F2AB5" w:rsidRDefault="00426D8A" w:rsidP="00426D8A">
      <w:pPr>
        <w:pStyle w:val="Heading3"/>
        <w:numPr>
          <w:ilvl w:val="2"/>
          <w:numId w:val="1"/>
        </w:numPr>
        <w:tabs>
          <w:tab w:val="clear" w:pos="936"/>
          <w:tab w:val="num" w:pos="864"/>
        </w:tabs>
        <w:ind w:left="864"/>
      </w:pPr>
      <w:r w:rsidRPr="000F2AB5">
        <w:t>Install plastic tape pipe and duct markers in accordance with manufacturer's instructions.  Directional arrow tape shall be overlapped to ensure proper adhesion and no peeling of tape in future.</w:t>
      </w:r>
    </w:p>
    <w:p w:rsidR="00426D8A" w:rsidRPr="000F2AB5" w:rsidRDefault="00426D8A" w:rsidP="00426D8A">
      <w:pPr>
        <w:pStyle w:val="Heading3"/>
        <w:numPr>
          <w:ilvl w:val="2"/>
          <w:numId w:val="1"/>
        </w:numPr>
        <w:tabs>
          <w:tab w:val="clear" w:pos="936"/>
          <w:tab w:val="num" w:pos="864"/>
        </w:tabs>
        <w:ind w:left="864"/>
      </w:pPr>
      <w:r w:rsidRPr="000F2AB5">
        <w:t xml:space="preserve">Identify air handling units, exhaust fans, chillers, </w:t>
      </w:r>
      <w:proofErr w:type="gramStart"/>
      <w:r w:rsidRPr="000F2AB5">
        <w:t>pumps</w:t>
      </w:r>
      <w:proofErr w:type="gramEnd"/>
      <w:r w:rsidRPr="000F2AB5">
        <w:t>, heat generating, heat rejecting, heat transfer equipment, tanks, and water treatment devices with plastic nameplates.  Small devices, such as in</w:t>
      </w:r>
      <w:r w:rsidRPr="000F2AB5">
        <w:noBreakHyphen/>
        <w:t>line pumps, may be identified with tags.</w:t>
      </w:r>
    </w:p>
    <w:p w:rsidR="00426D8A" w:rsidRPr="000F2AB5" w:rsidRDefault="00426D8A" w:rsidP="00426D8A">
      <w:pPr>
        <w:pStyle w:val="Heading3"/>
        <w:numPr>
          <w:ilvl w:val="2"/>
          <w:numId w:val="1"/>
        </w:numPr>
        <w:tabs>
          <w:tab w:val="clear" w:pos="936"/>
          <w:tab w:val="num" w:pos="864"/>
        </w:tabs>
        <w:ind w:left="864"/>
      </w:pPr>
      <w:r w:rsidRPr="000F2AB5">
        <w:t>Identify pressure reducing valves, backflow preventers, valves, and meters with tags.</w:t>
      </w:r>
    </w:p>
    <w:p w:rsidR="00426D8A" w:rsidRPr="000F2AB5" w:rsidRDefault="00426D8A" w:rsidP="00426D8A">
      <w:pPr>
        <w:pStyle w:val="Heading3"/>
        <w:numPr>
          <w:ilvl w:val="2"/>
          <w:numId w:val="1"/>
        </w:numPr>
        <w:tabs>
          <w:tab w:val="clear" w:pos="936"/>
          <w:tab w:val="num" w:pos="864"/>
        </w:tabs>
        <w:ind w:left="864"/>
      </w:pPr>
      <w:r w:rsidRPr="000F2AB5">
        <w:t>Identify control panels and major control components outside panels with plastic nameplates.</w:t>
      </w:r>
    </w:p>
    <w:p w:rsidR="00426D8A" w:rsidRPr="000F2AB5" w:rsidRDefault="00426D8A" w:rsidP="00426D8A">
      <w:pPr>
        <w:pStyle w:val="Heading3"/>
        <w:numPr>
          <w:ilvl w:val="2"/>
          <w:numId w:val="1"/>
        </w:numPr>
        <w:tabs>
          <w:tab w:val="clear" w:pos="936"/>
          <w:tab w:val="num" w:pos="864"/>
        </w:tabs>
        <w:ind w:left="864"/>
      </w:pPr>
      <w:r w:rsidRPr="000F2AB5">
        <w:t>Identify valves in main and branch piping with tags.</w:t>
      </w:r>
    </w:p>
    <w:p w:rsidR="00426D8A" w:rsidRPr="000F2AB5" w:rsidRDefault="00426D8A" w:rsidP="00426D8A">
      <w:pPr>
        <w:pStyle w:val="Heading3"/>
        <w:numPr>
          <w:ilvl w:val="2"/>
          <w:numId w:val="1"/>
        </w:numPr>
        <w:tabs>
          <w:tab w:val="clear" w:pos="936"/>
          <w:tab w:val="num" w:pos="864"/>
        </w:tabs>
        <w:ind w:left="864"/>
      </w:pPr>
      <w:r w:rsidRPr="000F2AB5">
        <w:t xml:space="preserve">Tag automatic controls, instruments, and relays.  </w:t>
      </w:r>
      <w:proofErr w:type="gramStart"/>
      <w:r w:rsidRPr="000F2AB5">
        <w:t>Key to control schematic</w:t>
      </w:r>
      <w:r w:rsidR="000F2AB5">
        <w:t>s</w:t>
      </w:r>
      <w:r w:rsidRPr="000F2AB5">
        <w:t>.</w:t>
      </w:r>
      <w:proofErr w:type="gramEnd"/>
    </w:p>
    <w:p w:rsidR="00426D8A" w:rsidRPr="000F2AB5" w:rsidRDefault="00426D8A" w:rsidP="00426D8A">
      <w:pPr>
        <w:pStyle w:val="Heading3"/>
        <w:numPr>
          <w:ilvl w:val="2"/>
          <w:numId w:val="1"/>
        </w:numPr>
        <w:tabs>
          <w:tab w:val="clear" w:pos="936"/>
          <w:tab w:val="num" w:pos="864"/>
        </w:tabs>
        <w:ind w:left="864"/>
      </w:pPr>
      <w:r w:rsidRPr="000F2AB5">
        <w:t xml:space="preserve">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  Locate identification not to exceed 15 feet on straight runs including risers and drops, more often in congested areas, adjacent to each valve and tee, at each side of penetration of structure or </w:t>
      </w:r>
      <w:r w:rsidRPr="000F2AB5">
        <w:lastRenderedPageBreak/>
        <w:t>enclosure, and at each obstruction.  Provide a minimum one label per pipe per room.  Where pipes are racked, install pipe markers on each pipe in the same location to aid in differentiating each pipe in the rack.</w:t>
      </w:r>
    </w:p>
    <w:p w:rsidR="00426D8A" w:rsidRPr="000F2AB5" w:rsidRDefault="00426D8A" w:rsidP="00426D8A">
      <w:pPr>
        <w:pStyle w:val="Heading3"/>
        <w:numPr>
          <w:ilvl w:val="2"/>
          <w:numId w:val="1"/>
        </w:numPr>
        <w:tabs>
          <w:tab w:val="clear" w:pos="936"/>
          <w:tab w:val="num" w:pos="864"/>
        </w:tabs>
        <w:ind w:left="864"/>
      </w:pPr>
      <w:r w:rsidRPr="000F2AB5">
        <w:t>Install underground plastic pipe markers 6 to 8 inches below finished grade, directly above buried pipe.</w:t>
      </w:r>
    </w:p>
    <w:p w:rsidR="00426D8A" w:rsidRPr="000F2AB5" w:rsidRDefault="00426D8A" w:rsidP="00426D8A">
      <w:pPr>
        <w:pStyle w:val="Heading4"/>
        <w:numPr>
          <w:ilvl w:val="3"/>
          <w:numId w:val="1"/>
        </w:numPr>
      </w:pPr>
      <w:r w:rsidRPr="000F2AB5">
        <w:t>Provide 14 gauge electrical tracer wire above all underground pipe (plastic or other type of utility piping).</w:t>
      </w:r>
    </w:p>
    <w:p w:rsidR="00426D8A" w:rsidRPr="000F2AB5" w:rsidRDefault="00426D8A" w:rsidP="00426D8A">
      <w:pPr>
        <w:pStyle w:val="Heading3"/>
        <w:numPr>
          <w:ilvl w:val="2"/>
          <w:numId w:val="1"/>
        </w:numPr>
        <w:tabs>
          <w:tab w:val="clear" w:pos="936"/>
          <w:tab w:val="num" w:pos="864"/>
        </w:tabs>
        <w:ind w:left="864"/>
      </w:pPr>
      <w:r w:rsidRPr="000F2AB5">
        <w:t>Provide ceiling stickers or machine generated labels to locate valves, dampers, or HVAC equipment above T</w:t>
      </w:r>
      <w:r w:rsidRPr="000F2AB5">
        <w:noBreakHyphen/>
        <w:t>bar type panel ceilings.  Locate ceiling sticker on the ceiling grid closest to equipment.  Label each sticker with the device located above the ceiling, i.e. VBR-33.</w:t>
      </w:r>
    </w:p>
    <w:p w:rsidR="00426D8A" w:rsidRPr="000F2AB5" w:rsidRDefault="00426D8A" w:rsidP="00426D8A">
      <w:pPr>
        <w:widowControl w:val="0"/>
        <w:tabs>
          <w:tab w:val="left" w:pos="1296"/>
          <w:tab w:val="left" w:pos="3456"/>
          <w:tab w:val="left" w:pos="5616"/>
          <w:tab w:val="left" w:pos="7776"/>
        </w:tabs>
        <w:jc w:val="both"/>
        <w:rPr>
          <w:rFonts w:ascii="Univers" w:hAnsi="Univers"/>
        </w:rPr>
      </w:pPr>
    </w:p>
    <w:p w:rsidR="00426D8A" w:rsidRPr="000F2AB5" w:rsidRDefault="00426D8A" w:rsidP="00426D8A">
      <w:pPr>
        <w:widowControl w:val="0"/>
        <w:tabs>
          <w:tab w:val="left" w:pos="1296"/>
          <w:tab w:val="left" w:pos="3456"/>
          <w:tab w:val="left" w:pos="5616"/>
          <w:tab w:val="left" w:pos="7776"/>
        </w:tabs>
        <w:jc w:val="both"/>
        <w:rPr>
          <w:rFonts w:ascii="Univers" w:hAnsi="Univers"/>
        </w:rPr>
      </w:pPr>
      <w:r w:rsidRPr="000F2AB5">
        <w:rPr>
          <w:rFonts w:ascii="Univers" w:hAnsi="Univers"/>
        </w:rPr>
        <w:t>END OF SECTION 22 05 53</w:t>
      </w:r>
    </w:p>
    <w:p w:rsidR="00426D8A" w:rsidRPr="000F2AB5" w:rsidRDefault="00426D8A" w:rsidP="00426D8A">
      <w:r w:rsidRPr="000F2AB5">
        <w:rPr>
          <w:noProof/>
        </w:rPr>
        <mc:AlternateContent>
          <mc:Choice Requires="wps">
            <w:drawing>
              <wp:anchor distT="0" distB="0" distL="114300" distR="114300" simplePos="0" relativeHeight="251661312" behindDoc="0" locked="0" layoutInCell="1" allowOverlap="1" wp14:anchorId="00E27E1B" wp14:editId="0C0C8E81">
                <wp:simplePos x="0" y="0"/>
                <wp:positionH relativeFrom="column">
                  <wp:posOffset>-206375</wp:posOffset>
                </wp:positionH>
                <wp:positionV relativeFrom="paragraph">
                  <wp:posOffset>7193280</wp:posOffset>
                </wp:positionV>
                <wp:extent cx="6650990" cy="1370965"/>
                <wp:effectExtent l="3175" t="63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p>
    <w:p w:rsidR="007244B9" w:rsidRPr="000F2AB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0F2AB5">
        <w:rPr>
          <w:noProof/>
        </w:rPr>
        <mc:AlternateContent>
          <mc:Choice Requires="wps">
            <w:drawing>
              <wp:anchor distT="0" distB="0" distL="114300" distR="114300" simplePos="0" relativeHeight="251659264" behindDoc="0" locked="0" layoutInCell="1" allowOverlap="1" wp14:anchorId="391BA327" wp14:editId="744EE6D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F81" w:rsidRDefault="00A26F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C9" w:rsidRDefault="000466C9" w:rsidP="000466C9">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90"/>
      <w:gridCol w:w="3343"/>
    </w:tblGrid>
    <w:tr w:rsidR="00A26F81" w:rsidRPr="00DF0A4A" w:rsidTr="00067C4B">
      <w:trPr>
        <w:jc w:val="center"/>
      </w:trPr>
      <w:tc>
        <w:tcPr>
          <w:tcW w:w="3480" w:type="dxa"/>
        </w:tcPr>
        <w:p w:rsidR="00A26F81" w:rsidRPr="00DF0A4A" w:rsidRDefault="00A26F81" w:rsidP="00063DAF">
          <w:pPr>
            <w:tabs>
              <w:tab w:val="center" w:pos="4320"/>
              <w:tab w:val="right" w:pos="10080"/>
            </w:tabs>
            <w:rPr>
              <w:sz w:val="16"/>
              <w:szCs w:val="16"/>
            </w:rPr>
          </w:pPr>
          <w:r w:rsidRPr="00DF0A4A">
            <w:rPr>
              <w:sz w:val="16"/>
              <w:szCs w:val="16"/>
            </w:rPr>
            <w:t>University of Nebraska - Lincoln</w:t>
          </w:r>
        </w:p>
      </w:tc>
      <w:tc>
        <w:tcPr>
          <w:tcW w:w="3480" w:type="dxa"/>
        </w:tcPr>
        <w:p w:rsidR="00A26F81" w:rsidRPr="00DF0A4A" w:rsidRDefault="00A26F81" w:rsidP="00063DAF">
          <w:pPr>
            <w:tabs>
              <w:tab w:val="center" w:pos="4320"/>
              <w:tab w:val="right" w:pos="10080"/>
            </w:tabs>
            <w:jc w:val="center"/>
            <w:rPr>
              <w:sz w:val="16"/>
              <w:szCs w:val="16"/>
            </w:rPr>
          </w:pPr>
        </w:p>
      </w:tc>
      <w:tc>
        <w:tcPr>
          <w:tcW w:w="3480" w:type="dxa"/>
        </w:tcPr>
        <w:p w:rsidR="00A26F81" w:rsidRPr="00DF0A4A" w:rsidRDefault="00A26F81" w:rsidP="00063DAF">
          <w:pPr>
            <w:tabs>
              <w:tab w:val="center" w:pos="4320"/>
              <w:tab w:val="right" w:pos="10080"/>
            </w:tabs>
            <w:jc w:val="right"/>
            <w:rPr>
              <w:sz w:val="16"/>
              <w:szCs w:val="16"/>
            </w:rPr>
          </w:pPr>
          <w:r w:rsidRPr="00BC38AD">
            <w:rPr>
              <w:sz w:val="16"/>
              <w:szCs w:val="16"/>
            </w:rPr>
            <w:t>22 05 53</w:t>
          </w:r>
          <w:r>
            <w:rPr>
              <w:sz w:val="16"/>
              <w:szCs w:val="16"/>
            </w:rPr>
            <w:t xml:space="preserve"> </w:t>
          </w:r>
          <w:r w:rsidRPr="00BC38AD">
            <w:rPr>
              <w:sz w:val="16"/>
              <w:szCs w:val="16"/>
            </w:rPr>
            <w:t>PLUMBING IDENTIFICATION</w:t>
          </w:r>
        </w:p>
      </w:tc>
    </w:tr>
    <w:tr w:rsidR="00A26F81" w:rsidRPr="00DF0A4A" w:rsidTr="00063DAF">
      <w:trPr>
        <w:jc w:val="center"/>
      </w:trPr>
      <w:tc>
        <w:tcPr>
          <w:tcW w:w="3480" w:type="dxa"/>
        </w:tcPr>
        <w:p w:rsidR="00A26F81" w:rsidRPr="00DF0A4A" w:rsidRDefault="00A26F81" w:rsidP="00063DAF">
          <w:pPr>
            <w:tabs>
              <w:tab w:val="center" w:pos="4320"/>
              <w:tab w:val="right" w:pos="10080"/>
            </w:tabs>
            <w:rPr>
              <w:sz w:val="16"/>
              <w:szCs w:val="16"/>
            </w:rPr>
          </w:pPr>
          <w:r w:rsidRPr="00DF0A4A">
            <w:rPr>
              <w:sz w:val="16"/>
              <w:szCs w:val="16"/>
            </w:rPr>
            <w:t xml:space="preserve">Revised </w:t>
          </w:r>
          <w:r w:rsidR="00DE49D2" w:rsidRPr="00DE49D2">
            <w:rPr>
              <w:sz w:val="16"/>
              <w:szCs w:val="16"/>
            </w:rPr>
            <w:t>7/1/2014</w:t>
          </w:r>
          <w:bookmarkStart w:id="0" w:name="_GoBack"/>
          <w:bookmarkEnd w:id="0"/>
        </w:p>
      </w:tc>
      <w:tc>
        <w:tcPr>
          <w:tcW w:w="3480" w:type="dxa"/>
        </w:tcPr>
        <w:p w:rsidR="00A26F81" w:rsidRPr="00DF0A4A" w:rsidRDefault="00A26F81" w:rsidP="00063DAF">
          <w:pPr>
            <w:tabs>
              <w:tab w:val="center" w:pos="4320"/>
              <w:tab w:val="right" w:pos="10080"/>
            </w:tabs>
            <w:jc w:val="center"/>
            <w:rPr>
              <w:sz w:val="16"/>
              <w:szCs w:val="16"/>
            </w:rPr>
          </w:pPr>
          <w:r w:rsidRPr="00DF0A4A">
            <w:rPr>
              <w:sz w:val="16"/>
              <w:szCs w:val="16"/>
            </w:rPr>
            <w:t>Project #   Project Name</w:t>
          </w:r>
        </w:p>
      </w:tc>
      <w:tc>
        <w:tcPr>
          <w:tcW w:w="3480" w:type="dxa"/>
        </w:tcPr>
        <w:p w:rsidR="00A26F81" w:rsidRPr="00DF0A4A" w:rsidRDefault="00A26F8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E49D2">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E49D2">
            <w:rPr>
              <w:rFonts w:cs="Arial"/>
              <w:noProof/>
              <w:sz w:val="16"/>
              <w:szCs w:val="16"/>
            </w:rPr>
            <w:t>3</w:t>
          </w:r>
          <w:r w:rsidRPr="00DF0A4A">
            <w:rPr>
              <w:rFonts w:cs="Arial"/>
              <w:sz w:val="16"/>
              <w:szCs w:val="16"/>
            </w:rPr>
            <w:fldChar w:fldCharType="end"/>
          </w:r>
        </w:p>
      </w:tc>
    </w:tr>
  </w:tbl>
  <w:p w:rsidR="00A26F81" w:rsidRPr="00DF0A4A" w:rsidRDefault="00A26F81" w:rsidP="000466C9">
    <w:pPr>
      <w:pStyle w:val="Footer"/>
      <w:rPr>
        <w:rStyle w:val="PageNumber"/>
      </w:rPr>
    </w:pPr>
  </w:p>
  <w:p w:rsidR="007909EC" w:rsidRPr="000466C9" w:rsidRDefault="007909EC" w:rsidP="000466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F81" w:rsidRDefault="00A26F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F81" w:rsidRDefault="00A26F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15" w:rsidRPr="000F2AB5" w:rsidRDefault="005C3D15" w:rsidP="00F609E6">
    <w:pPr>
      <w:widowControl w:val="0"/>
      <w:tabs>
        <w:tab w:val="center" w:pos="4680"/>
        <w:tab w:val="left" w:pos="7776"/>
      </w:tabs>
      <w:spacing w:after="240"/>
      <w:rPr>
        <w:b/>
      </w:rPr>
    </w:pPr>
    <w:r w:rsidRPr="000F2AB5">
      <w:rPr>
        <w:b/>
      </w:rPr>
      <w:t>SECTION 22 05 53 – PLUMBING IDENTIFICATION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F81" w:rsidRDefault="00A26F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C9"/>
    <w:rsid w:val="00053BAE"/>
    <w:rsid w:val="00062D02"/>
    <w:rsid w:val="00064BCA"/>
    <w:rsid w:val="000655FF"/>
    <w:rsid w:val="000656B3"/>
    <w:rsid w:val="00067C4B"/>
    <w:rsid w:val="00082C41"/>
    <w:rsid w:val="000B08FD"/>
    <w:rsid w:val="000C7EA8"/>
    <w:rsid w:val="000F0E19"/>
    <w:rsid w:val="000F2AB5"/>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2E091D"/>
    <w:rsid w:val="0032351B"/>
    <w:rsid w:val="00330E21"/>
    <w:rsid w:val="00331143"/>
    <w:rsid w:val="00341982"/>
    <w:rsid w:val="00352338"/>
    <w:rsid w:val="00354FE9"/>
    <w:rsid w:val="003609ED"/>
    <w:rsid w:val="00392D5C"/>
    <w:rsid w:val="003E2EE5"/>
    <w:rsid w:val="00401244"/>
    <w:rsid w:val="00412818"/>
    <w:rsid w:val="00426D8A"/>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C3D15"/>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E6D5A"/>
    <w:rsid w:val="006F1E5A"/>
    <w:rsid w:val="006F769E"/>
    <w:rsid w:val="007042AE"/>
    <w:rsid w:val="00711FB4"/>
    <w:rsid w:val="00712365"/>
    <w:rsid w:val="007244B9"/>
    <w:rsid w:val="0074658C"/>
    <w:rsid w:val="0075625C"/>
    <w:rsid w:val="0076028D"/>
    <w:rsid w:val="007605D7"/>
    <w:rsid w:val="00770320"/>
    <w:rsid w:val="00785089"/>
    <w:rsid w:val="007909EC"/>
    <w:rsid w:val="0079259F"/>
    <w:rsid w:val="007A2CE2"/>
    <w:rsid w:val="007C0E6E"/>
    <w:rsid w:val="007C7BC8"/>
    <w:rsid w:val="007D2E28"/>
    <w:rsid w:val="007F1C91"/>
    <w:rsid w:val="008036D8"/>
    <w:rsid w:val="00826A19"/>
    <w:rsid w:val="00832D80"/>
    <w:rsid w:val="0089738B"/>
    <w:rsid w:val="008A4879"/>
    <w:rsid w:val="008A78A4"/>
    <w:rsid w:val="008C4887"/>
    <w:rsid w:val="008D1B05"/>
    <w:rsid w:val="008E1F08"/>
    <w:rsid w:val="008F153A"/>
    <w:rsid w:val="00914745"/>
    <w:rsid w:val="009235A4"/>
    <w:rsid w:val="009237E6"/>
    <w:rsid w:val="00924939"/>
    <w:rsid w:val="0094054F"/>
    <w:rsid w:val="00967FE6"/>
    <w:rsid w:val="00980E04"/>
    <w:rsid w:val="009841EC"/>
    <w:rsid w:val="009B45CF"/>
    <w:rsid w:val="009C2024"/>
    <w:rsid w:val="009D5411"/>
    <w:rsid w:val="009E6628"/>
    <w:rsid w:val="009F1AE9"/>
    <w:rsid w:val="00A06BD7"/>
    <w:rsid w:val="00A06E3C"/>
    <w:rsid w:val="00A26F81"/>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C38AD"/>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E49D2"/>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609E6"/>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466C9"/>
    <w:rPr>
      <w:rFonts w:ascii="Arial" w:hAnsi="Arial"/>
    </w:rPr>
  </w:style>
  <w:style w:type="character" w:styleId="PageNumber">
    <w:name w:val="page number"/>
    <w:basedOn w:val="DefaultParagraphFont"/>
    <w:rsid w:val="000466C9"/>
  </w:style>
  <w:style w:type="table" w:customStyle="1" w:styleId="TableGrid2">
    <w:name w:val="Table Grid2"/>
    <w:basedOn w:val="TableNormal"/>
    <w:next w:val="TableGrid"/>
    <w:uiPriority w:val="59"/>
    <w:rsid w:val="000466C9"/>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466C9"/>
    <w:rPr>
      <w:rFonts w:ascii="Arial" w:hAnsi="Arial"/>
    </w:rPr>
  </w:style>
  <w:style w:type="character" w:styleId="PageNumber">
    <w:name w:val="page number"/>
    <w:basedOn w:val="DefaultParagraphFont"/>
    <w:rsid w:val="000466C9"/>
  </w:style>
  <w:style w:type="table" w:customStyle="1" w:styleId="TableGrid2">
    <w:name w:val="Table Grid2"/>
    <w:basedOn w:val="TableNormal"/>
    <w:next w:val="TableGrid"/>
    <w:uiPriority w:val="59"/>
    <w:rsid w:val="000466C9"/>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A87C8-ECEC-4658-ACCA-1AF6133C1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8</TotalTime>
  <Pages>3</Pages>
  <Words>674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53</dc:title>
  <dc:creator>UNL</dc:creator>
  <cp:lastModifiedBy>Setup</cp:lastModifiedBy>
  <cp:revision>1</cp:revision>
  <cp:lastPrinted>2009-03-05T22:14:00Z</cp:lastPrinted>
  <dcterms:created xsi:type="dcterms:W3CDTF">2013-06-17T20:38:00Z</dcterms:created>
  <dcterms:modified xsi:type="dcterms:W3CDTF">2014-05-27T19:52:00Z</dcterms:modified>
  <cp:version>1</cp:version>
</cp:coreProperties>
</file>